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59A" w:rsidRDefault="002B459A" w:rsidP="002B459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Nicholas SARTYN</w:t>
      </w:r>
      <w:r>
        <w:rPr>
          <w:rFonts w:ascii="Times New Roman"/>
          <w:sz w:val="24"/>
          <w:szCs w:val="24"/>
        </w:rPr>
        <w:t xml:space="preserve">       (fl.1447)</w:t>
      </w:r>
    </w:p>
    <w:p w:rsidR="002B459A" w:rsidRDefault="002B459A" w:rsidP="002B459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Chaplain.</w:t>
      </w:r>
      <w:proofErr w:type="gramEnd"/>
    </w:p>
    <w:p w:rsidR="002B459A" w:rsidRDefault="002B459A" w:rsidP="002B459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2B459A" w:rsidRDefault="002B459A" w:rsidP="002B459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2B459A" w:rsidRDefault="002B459A" w:rsidP="002B459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 xml:space="preserve">Son of Robert </w:t>
      </w:r>
      <w:proofErr w:type="spellStart"/>
      <w:r>
        <w:rPr>
          <w:rFonts w:ascii="Times New Roman"/>
          <w:sz w:val="24"/>
          <w:szCs w:val="24"/>
        </w:rPr>
        <w:t>Sartyn</w:t>
      </w:r>
      <w:proofErr w:type="spellEnd"/>
      <w:r>
        <w:rPr>
          <w:rFonts w:ascii="Times New Roman"/>
          <w:sz w:val="24"/>
          <w:szCs w:val="24"/>
        </w:rPr>
        <w:t xml:space="preserve">, </w:t>
      </w:r>
      <w:proofErr w:type="gramStart"/>
      <w:r>
        <w:rPr>
          <w:rFonts w:ascii="Times New Roman"/>
          <w:sz w:val="24"/>
          <w:szCs w:val="24"/>
        </w:rPr>
        <w:t>glover(</w:t>
      </w:r>
      <w:proofErr w:type="gramEnd"/>
      <w:r>
        <w:rPr>
          <w:rFonts w:ascii="Times New Roman"/>
          <w:sz w:val="24"/>
          <w:szCs w:val="24"/>
        </w:rPr>
        <w:t>q.v.).    (R.F.Y. p.168)</w:t>
      </w:r>
    </w:p>
    <w:p w:rsidR="002B459A" w:rsidRDefault="002B459A" w:rsidP="002B459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2B459A" w:rsidRDefault="002B459A" w:rsidP="002B459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2B459A" w:rsidRDefault="002B459A" w:rsidP="002B459A">
      <w:pPr>
        <w:pStyle w:val="Body"/>
        <w:ind w:left="78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 xml:space="preserve">1447    He became a Freeman.  </w:t>
      </w:r>
      <w:proofErr w:type="gramStart"/>
      <w:r>
        <w:rPr>
          <w:rFonts w:ascii="Times New Roman"/>
          <w:sz w:val="24"/>
          <w:szCs w:val="24"/>
        </w:rPr>
        <w:t>(ibid.)</w:t>
      </w:r>
      <w:proofErr w:type="gramEnd"/>
    </w:p>
    <w:p w:rsidR="002B459A" w:rsidRDefault="002B459A" w:rsidP="002B459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2B459A" w:rsidRDefault="002B459A" w:rsidP="002B459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2B459A" w:rsidRDefault="002B459A" w:rsidP="002B459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47068" w:rsidRPr="00C009D8" w:rsidRDefault="002B459A" w:rsidP="002B459A">
      <w:pPr>
        <w:pStyle w:val="NoSpacing"/>
      </w:pPr>
      <w:r>
        <w:t>11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59A" w:rsidRDefault="002B459A" w:rsidP="00920DE3">
      <w:pPr>
        <w:spacing w:after="0" w:line="240" w:lineRule="auto"/>
      </w:pPr>
      <w:r>
        <w:separator/>
      </w:r>
    </w:p>
  </w:endnote>
  <w:endnote w:type="continuationSeparator" w:id="0">
    <w:p w:rsidR="002B459A" w:rsidRDefault="002B45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59A" w:rsidRDefault="002B459A" w:rsidP="00920DE3">
      <w:pPr>
        <w:spacing w:after="0" w:line="240" w:lineRule="auto"/>
      </w:pPr>
      <w:r>
        <w:separator/>
      </w:r>
    </w:p>
  </w:footnote>
  <w:footnote w:type="continuationSeparator" w:id="0">
    <w:p w:rsidR="002B459A" w:rsidRDefault="002B45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59A"/>
    <w:rsid w:val="00120749"/>
    <w:rsid w:val="002B459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B459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B459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2014-01-18T17:59:00Z</dcterms:created>
  <dcterms:modified xsi:type="dcterms:W3CDTF">2014-01-18T18:00:00Z</dcterms:modified>
</cp:coreProperties>
</file>